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7E59" w14:textId="77777777" w:rsidR="004736A3" w:rsidRDefault="004736A3" w:rsidP="00BB5C4F">
      <w:r>
        <w:separator/>
      </w:r>
    </w:p>
  </w:endnote>
  <w:endnote w:type="continuationSeparator" w:id="0">
    <w:p w14:paraId="58B604C1" w14:textId="77777777" w:rsidR="004736A3" w:rsidRDefault="004736A3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D418B" w14:textId="77777777" w:rsidR="004736A3" w:rsidRDefault="004736A3" w:rsidP="00BB5C4F">
      <w:r>
        <w:separator/>
      </w:r>
    </w:p>
  </w:footnote>
  <w:footnote w:type="continuationSeparator" w:id="0">
    <w:p w14:paraId="7FD50EEC" w14:textId="77777777" w:rsidR="004736A3" w:rsidRDefault="004736A3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CE1E8" w14:textId="77777777" w:rsidR="00632940" w:rsidRPr="00AD69CA" w:rsidRDefault="00632940" w:rsidP="00632940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VRTEC DRAVOGRAD</w:t>
    </w:r>
  </w:p>
  <w:p w14:paraId="3C934F95" w14:textId="77777777" w:rsidR="00632940" w:rsidRPr="00AD69CA" w:rsidRDefault="00632940" w:rsidP="00632940">
    <w:pPr>
      <w:pStyle w:val="Header"/>
      <w:tabs>
        <w:tab w:val="clear" w:pos="9072"/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AD69CA">
      <w:rPr>
        <w:rFonts w:ascii="Calibri" w:hAnsi="Calibri" w:cs="Calibri"/>
        <w:color w:val="006A8E"/>
        <w:sz w:val="24"/>
      </w:rPr>
      <w:t>Trg 4. julija 65</w:t>
    </w:r>
  </w:p>
  <w:p w14:paraId="303AAB15" w14:textId="7A60D9D9" w:rsidR="006E2399" w:rsidRPr="00094740" w:rsidRDefault="00632940" w:rsidP="00632940">
    <w:pPr>
      <w:pStyle w:val="Header"/>
      <w:jc w:val="center"/>
    </w:pPr>
    <w:r w:rsidRPr="00AD69CA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736A3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32940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57009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141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B50C8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A3061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CB50C8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CB50C8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CB50C8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2026-07-09T06:58:00Z</dcterms:modified>
  <cp:contentStatus/>
</cp:coreProperties>
</file>